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5B768" w14:textId="5DC2F1FD" w:rsidR="00164AC1" w:rsidRPr="00442968" w:rsidRDefault="00DC33B9" w:rsidP="00747377">
      <w:pPr>
        <w:jc w:val="both"/>
        <w:rPr>
          <w:sz w:val="22"/>
          <w:szCs w:val="22"/>
        </w:rPr>
      </w:pPr>
      <w:r w:rsidRPr="00DC33B9">
        <w:rPr>
          <w:noProof/>
        </w:rPr>
        <w:drawing>
          <wp:inline distT="0" distB="0" distL="0" distR="0" wp14:anchorId="7581B47F" wp14:editId="4AC2D422">
            <wp:extent cx="5759450" cy="172339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72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6BFB7" w14:textId="77777777" w:rsidR="00DC33B9" w:rsidRDefault="00DC33B9" w:rsidP="00747377">
      <w:pPr>
        <w:jc w:val="both"/>
      </w:pPr>
    </w:p>
    <w:p w14:paraId="5C19D916" w14:textId="17D61600" w:rsidR="00C1484F" w:rsidRPr="00321A4A" w:rsidRDefault="00164AC1" w:rsidP="00747377">
      <w:pPr>
        <w:jc w:val="both"/>
      </w:pPr>
      <w:r w:rsidRPr="00321A4A">
        <w:t xml:space="preserve">Številka: </w:t>
      </w:r>
      <w:r w:rsidR="008755ED" w:rsidRPr="00D6522E">
        <w:t>011-</w:t>
      </w:r>
      <w:r w:rsidR="00DC33B9">
        <w:t>43</w:t>
      </w:r>
      <w:r w:rsidR="00D6522E" w:rsidRPr="00D6522E">
        <w:t>/</w:t>
      </w:r>
      <w:r w:rsidR="001B45A8" w:rsidRPr="00D6522E">
        <w:t>20</w:t>
      </w:r>
      <w:r w:rsidR="00D6522E" w:rsidRPr="00D6522E">
        <w:t>2</w:t>
      </w:r>
      <w:r w:rsidR="00DC33B9">
        <w:t>6</w:t>
      </w:r>
    </w:p>
    <w:p w14:paraId="66AA05B2" w14:textId="59000043" w:rsidR="00164AC1" w:rsidRPr="00321A4A" w:rsidRDefault="00164AC1" w:rsidP="00747377">
      <w:pPr>
        <w:jc w:val="both"/>
      </w:pPr>
      <w:r w:rsidRPr="00321A4A">
        <w:t xml:space="preserve">Datum:   </w:t>
      </w:r>
      <w:r w:rsidR="00DC33B9">
        <w:t>8</w:t>
      </w:r>
      <w:r w:rsidR="00835915">
        <w:t xml:space="preserve">. </w:t>
      </w:r>
      <w:r w:rsidR="00DC33B9">
        <w:t>7</w:t>
      </w:r>
      <w:r w:rsidR="006814A7">
        <w:t>.</w:t>
      </w:r>
      <w:r w:rsidR="00835915">
        <w:t xml:space="preserve"> </w:t>
      </w:r>
      <w:r w:rsidR="006814A7">
        <w:t>202</w:t>
      </w:r>
      <w:r w:rsidR="00DC33B9">
        <w:t>6</w:t>
      </w:r>
    </w:p>
    <w:p w14:paraId="3346B942" w14:textId="77777777" w:rsidR="007478D0" w:rsidRDefault="007478D0" w:rsidP="00D00C0D">
      <w:pPr>
        <w:jc w:val="center"/>
        <w:rPr>
          <w:b/>
          <w:bCs/>
          <w:i/>
          <w:iCs/>
        </w:rPr>
      </w:pPr>
    </w:p>
    <w:p w14:paraId="3B3DF729" w14:textId="77777777" w:rsidR="00F15ED1" w:rsidRDefault="00F15ED1" w:rsidP="00D00C0D">
      <w:pPr>
        <w:jc w:val="center"/>
        <w:rPr>
          <w:b/>
          <w:bCs/>
          <w:i/>
          <w:iCs/>
        </w:rPr>
      </w:pPr>
    </w:p>
    <w:p w14:paraId="533FC619" w14:textId="5DB5DABD" w:rsidR="00D00C0D" w:rsidRDefault="00D00C0D" w:rsidP="00D00C0D">
      <w:pPr>
        <w:jc w:val="center"/>
        <w:rPr>
          <w:b/>
          <w:bCs/>
          <w:i/>
          <w:iCs/>
        </w:rPr>
      </w:pPr>
      <w:r w:rsidRPr="00321A4A">
        <w:rPr>
          <w:b/>
          <w:bCs/>
          <w:i/>
          <w:iCs/>
        </w:rPr>
        <w:t>P O R O Č I L O</w:t>
      </w:r>
    </w:p>
    <w:p w14:paraId="249577E7" w14:textId="77777777" w:rsidR="00F0185A" w:rsidRPr="00321A4A" w:rsidRDefault="00F0185A" w:rsidP="00D00C0D">
      <w:pPr>
        <w:jc w:val="center"/>
        <w:rPr>
          <w:b/>
          <w:bCs/>
          <w:i/>
          <w:iCs/>
        </w:rPr>
      </w:pPr>
    </w:p>
    <w:p w14:paraId="509F7DA1" w14:textId="4A251B23" w:rsidR="00D00C0D" w:rsidRPr="00321A4A" w:rsidRDefault="00CE2778" w:rsidP="00D00C0D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  <w:r w:rsidR="00F0185A">
        <w:rPr>
          <w:b/>
          <w:bCs/>
          <w:i/>
          <w:iCs/>
        </w:rPr>
        <w:t>1</w:t>
      </w:r>
      <w:r w:rsidR="00DC33B9">
        <w:rPr>
          <w:b/>
          <w:bCs/>
          <w:i/>
          <w:iCs/>
        </w:rPr>
        <w:t>1</w:t>
      </w:r>
      <w:r w:rsidR="00D00C0D" w:rsidRPr="00321A4A">
        <w:rPr>
          <w:b/>
          <w:bCs/>
          <w:i/>
          <w:iCs/>
        </w:rPr>
        <w:t>. redne seje</w:t>
      </w:r>
      <w:r w:rsidR="00D00C0D" w:rsidRPr="00321A4A">
        <w:rPr>
          <w:b/>
          <w:i/>
        </w:rPr>
        <w:t xml:space="preserve"> Komisije za kmetijstvo in ribištvo </w:t>
      </w:r>
      <w:r w:rsidR="0051519D">
        <w:rPr>
          <w:b/>
          <w:bCs/>
          <w:i/>
          <w:iCs/>
        </w:rPr>
        <w:t xml:space="preserve">z dne </w:t>
      </w:r>
      <w:r w:rsidR="00DC33B9">
        <w:rPr>
          <w:b/>
          <w:bCs/>
          <w:i/>
          <w:iCs/>
        </w:rPr>
        <w:t>8</w:t>
      </w:r>
      <w:r w:rsidR="00835915">
        <w:rPr>
          <w:b/>
          <w:bCs/>
          <w:i/>
          <w:iCs/>
        </w:rPr>
        <w:t>.</w:t>
      </w:r>
      <w:r w:rsidR="0051519D">
        <w:rPr>
          <w:b/>
          <w:i/>
        </w:rPr>
        <w:t xml:space="preserve"> </w:t>
      </w:r>
      <w:r w:rsidR="00DC33B9">
        <w:rPr>
          <w:b/>
          <w:i/>
        </w:rPr>
        <w:t>7</w:t>
      </w:r>
      <w:r w:rsidR="00D00C0D" w:rsidRPr="00321A4A">
        <w:rPr>
          <w:b/>
          <w:i/>
        </w:rPr>
        <w:t>.</w:t>
      </w:r>
      <w:r w:rsidR="0051519D">
        <w:rPr>
          <w:b/>
          <w:i/>
        </w:rPr>
        <w:t xml:space="preserve"> </w:t>
      </w:r>
      <w:r w:rsidR="00D00C0D" w:rsidRPr="00321A4A">
        <w:rPr>
          <w:b/>
          <w:i/>
        </w:rPr>
        <w:t>20</w:t>
      </w:r>
      <w:r w:rsidR="00D6522E">
        <w:rPr>
          <w:b/>
          <w:i/>
        </w:rPr>
        <w:t>2</w:t>
      </w:r>
      <w:r w:rsidR="00DC33B9">
        <w:rPr>
          <w:b/>
          <w:i/>
        </w:rPr>
        <w:t>6</w:t>
      </w:r>
      <w:r w:rsidR="009E74A4">
        <w:rPr>
          <w:b/>
          <w:i/>
        </w:rPr>
        <w:t xml:space="preserve"> </w:t>
      </w:r>
    </w:p>
    <w:p w14:paraId="11A36D72" w14:textId="77777777" w:rsidR="00D00C0D" w:rsidRPr="00CD2E3D" w:rsidRDefault="00D00C0D" w:rsidP="00D00C0D">
      <w:pPr>
        <w:jc w:val="center"/>
        <w:rPr>
          <w:b/>
          <w:bCs/>
        </w:rPr>
      </w:pPr>
      <w:r w:rsidRPr="00CD2E3D">
        <w:rPr>
          <w:b/>
          <w:bCs/>
        </w:rPr>
        <w:t>za</w:t>
      </w:r>
    </w:p>
    <w:p w14:paraId="45AA6DBA" w14:textId="68F4DB01" w:rsidR="008755ED" w:rsidRDefault="00F0185A" w:rsidP="008755ED">
      <w:pPr>
        <w:jc w:val="center"/>
        <w:outlineLvl w:val="0"/>
        <w:rPr>
          <w:b/>
          <w:bCs/>
          <w:u w:val="single"/>
        </w:rPr>
      </w:pPr>
      <w:r>
        <w:rPr>
          <w:b/>
          <w:bCs/>
          <w:u w:val="single"/>
        </w:rPr>
        <w:t>3</w:t>
      </w:r>
      <w:r w:rsidR="00DC33B9">
        <w:rPr>
          <w:b/>
          <w:bCs/>
          <w:u w:val="single"/>
        </w:rPr>
        <w:t>7</w:t>
      </w:r>
      <w:r w:rsidR="008755ED">
        <w:rPr>
          <w:b/>
          <w:bCs/>
          <w:u w:val="single"/>
        </w:rPr>
        <w:t xml:space="preserve">. </w:t>
      </w:r>
      <w:r w:rsidR="00F15ED1">
        <w:rPr>
          <w:b/>
          <w:bCs/>
          <w:u w:val="single"/>
        </w:rPr>
        <w:t>redno</w:t>
      </w:r>
      <w:r w:rsidR="008755ED">
        <w:rPr>
          <w:b/>
          <w:bCs/>
          <w:u w:val="single"/>
        </w:rPr>
        <w:t xml:space="preserve"> sejo Občinskega sveta, ki </w:t>
      </w:r>
      <w:r w:rsidR="008755ED" w:rsidRPr="00CB0863">
        <w:rPr>
          <w:b/>
          <w:bCs/>
          <w:u w:val="single"/>
        </w:rPr>
        <w:t xml:space="preserve">bo </w:t>
      </w:r>
      <w:r w:rsidR="00DC33B9">
        <w:rPr>
          <w:b/>
          <w:bCs/>
          <w:u w:val="single"/>
        </w:rPr>
        <w:t>9</w:t>
      </w:r>
      <w:r w:rsidR="00835915" w:rsidRPr="00CB0863">
        <w:rPr>
          <w:b/>
          <w:bCs/>
          <w:u w:val="single"/>
        </w:rPr>
        <w:t xml:space="preserve">. </w:t>
      </w:r>
      <w:r w:rsidR="00DC33B9">
        <w:rPr>
          <w:b/>
          <w:bCs/>
          <w:u w:val="single"/>
        </w:rPr>
        <w:t>7</w:t>
      </w:r>
      <w:r w:rsidR="00F15ED1" w:rsidRPr="00CB0863">
        <w:rPr>
          <w:b/>
          <w:bCs/>
          <w:u w:val="single"/>
        </w:rPr>
        <w:t>. 20</w:t>
      </w:r>
      <w:r w:rsidR="00156C0F" w:rsidRPr="00CB0863">
        <w:rPr>
          <w:b/>
          <w:bCs/>
          <w:u w:val="single"/>
        </w:rPr>
        <w:t>2</w:t>
      </w:r>
      <w:r w:rsidR="00DC33B9">
        <w:rPr>
          <w:b/>
          <w:bCs/>
          <w:u w:val="single"/>
        </w:rPr>
        <w:t>6</w:t>
      </w:r>
    </w:p>
    <w:p w14:paraId="36406511" w14:textId="77777777" w:rsidR="00D00C0D" w:rsidRPr="00321A4A" w:rsidRDefault="00D00C0D" w:rsidP="00D00C0D">
      <w:pPr>
        <w:jc w:val="center"/>
        <w:rPr>
          <w:b/>
          <w:bCs/>
          <w:i/>
          <w:iCs/>
        </w:rPr>
      </w:pPr>
    </w:p>
    <w:p w14:paraId="5F72179D" w14:textId="77777777" w:rsidR="00D00C0D" w:rsidRPr="00321A4A" w:rsidRDefault="00D00C0D" w:rsidP="00747377">
      <w:pPr>
        <w:jc w:val="both"/>
      </w:pPr>
    </w:p>
    <w:p w14:paraId="3700C517" w14:textId="00A56DC2" w:rsidR="006E082C" w:rsidRDefault="006E082C" w:rsidP="00747377">
      <w:pPr>
        <w:jc w:val="both"/>
      </w:pPr>
      <w:r w:rsidRPr="00321A4A">
        <w:t>Komisija za kmetijstvo in ribištvo</w:t>
      </w:r>
      <w:r w:rsidR="00084DD2" w:rsidRPr="00321A4A">
        <w:t xml:space="preserve"> je na </w:t>
      </w:r>
      <w:r w:rsidR="00084DD2" w:rsidRPr="00CB0863">
        <w:t>podlagi</w:t>
      </w:r>
      <w:r w:rsidR="00BD68E8" w:rsidRPr="00CB0863">
        <w:t xml:space="preserve"> </w:t>
      </w:r>
      <w:r w:rsidR="003169B8" w:rsidRPr="00CB0863">
        <w:t>63.</w:t>
      </w:r>
      <w:r w:rsidR="00BD68E8" w:rsidRPr="00CB0863">
        <w:t xml:space="preserve"> člena Poslovnika Občinskega sveta Občine Izola</w:t>
      </w:r>
      <w:r w:rsidR="00084DD2" w:rsidRPr="00CB0863">
        <w:t xml:space="preserve"> (</w:t>
      </w:r>
      <w:r w:rsidR="00835915" w:rsidRPr="00CB0863">
        <w:t>Uradne objave Občine Izola</w:t>
      </w:r>
      <w:r w:rsidR="007C2750" w:rsidRPr="00CB0863">
        <w:t>,</w:t>
      </w:r>
      <w:r w:rsidR="00835915" w:rsidRPr="00CB0863">
        <w:t xml:space="preserve"> št. </w:t>
      </w:r>
      <w:r w:rsidR="00F0185A" w:rsidRPr="00CB0863">
        <w:t>18/25</w:t>
      </w:r>
      <w:r w:rsidR="0002255E" w:rsidRPr="00CB0863">
        <w:t>)</w:t>
      </w:r>
      <w:r w:rsidRPr="00CB0863">
        <w:t xml:space="preserve">, </w:t>
      </w:r>
      <w:r w:rsidR="008755ED" w:rsidRPr="00CB0863">
        <w:t>na</w:t>
      </w:r>
      <w:r w:rsidR="0013142F" w:rsidRPr="00CB0863">
        <w:t xml:space="preserve"> </w:t>
      </w:r>
      <w:r w:rsidR="00F0185A" w:rsidRPr="00CB0863">
        <w:t>1</w:t>
      </w:r>
      <w:r w:rsidR="00DC33B9">
        <w:t>1</w:t>
      </w:r>
      <w:r w:rsidR="0013142F" w:rsidRPr="00CB0863">
        <w:t>. redni seji</w:t>
      </w:r>
      <w:r w:rsidR="0013142F">
        <w:t xml:space="preserve"> z dne </w:t>
      </w:r>
      <w:r w:rsidR="00DC33B9">
        <w:t>9</w:t>
      </w:r>
      <w:r w:rsidR="0013142F">
        <w:t xml:space="preserve">. </w:t>
      </w:r>
      <w:r w:rsidR="00DC33B9">
        <w:t>7</w:t>
      </w:r>
      <w:r w:rsidR="0013142F">
        <w:t>. 202</w:t>
      </w:r>
      <w:r w:rsidR="00DC33B9">
        <w:t>6</w:t>
      </w:r>
      <w:r w:rsidR="008755ED" w:rsidRPr="001A6AFE">
        <w:t>, obravnaval</w:t>
      </w:r>
      <w:r w:rsidR="000D32AE">
        <w:t>a</w:t>
      </w:r>
      <w:r w:rsidR="008755ED" w:rsidRPr="001A6AFE">
        <w:t xml:space="preserve"> </w:t>
      </w:r>
      <w:r w:rsidR="000C1570">
        <w:t>sledeč</w:t>
      </w:r>
      <w:r w:rsidR="00BD68E8">
        <w:t>o</w:t>
      </w:r>
      <w:r w:rsidR="000C1570">
        <w:t xml:space="preserve"> </w:t>
      </w:r>
      <w:r w:rsidR="008755ED" w:rsidRPr="001A6AFE">
        <w:t>točk</w:t>
      </w:r>
      <w:r w:rsidR="009F39BF">
        <w:t>o</w:t>
      </w:r>
      <w:r w:rsidR="008755ED" w:rsidRPr="001A6AFE">
        <w:t xml:space="preserve"> </w:t>
      </w:r>
      <w:r w:rsidR="008755ED">
        <w:t xml:space="preserve">z </w:t>
      </w:r>
      <w:r w:rsidR="008755ED" w:rsidRPr="001A6AFE">
        <w:t xml:space="preserve">dnevnega reda </w:t>
      </w:r>
      <w:r w:rsidR="00F0185A">
        <w:t>3</w:t>
      </w:r>
      <w:r w:rsidR="00DC33B9">
        <w:t>7</w:t>
      </w:r>
      <w:r w:rsidR="008755ED">
        <w:t xml:space="preserve">. </w:t>
      </w:r>
      <w:r w:rsidR="000D32AE">
        <w:t>redne</w:t>
      </w:r>
      <w:r w:rsidR="008755ED" w:rsidRPr="001A6AFE">
        <w:t xml:space="preserve"> se</w:t>
      </w:r>
      <w:r w:rsidR="008755ED">
        <w:t>je Občinskega sveta ter sprejel</w:t>
      </w:r>
      <w:r w:rsidR="000D32AE">
        <w:t>a</w:t>
      </w:r>
      <w:r w:rsidR="0070419A">
        <w:t>:</w:t>
      </w:r>
    </w:p>
    <w:p w14:paraId="1811504E" w14:textId="77777777" w:rsidR="0051519D" w:rsidRPr="00321A4A" w:rsidRDefault="0051519D" w:rsidP="00747377">
      <w:pPr>
        <w:jc w:val="both"/>
      </w:pPr>
    </w:p>
    <w:p w14:paraId="6B426FEA" w14:textId="77777777" w:rsidR="00A96AB0" w:rsidRDefault="00A96AB0" w:rsidP="004B7E46">
      <w:pPr>
        <w:pBdr>
          <w:bottom w:val="single" w:sz="4" w:space="1" w:color="auto"/>
        </w:pBdr>
        <w:autoSpaceDE w:val="0"/>
        <w:autoSpaceDN w:val="0"/>
        <w:adjustRightInd w:val="0"/>
        <w:spacing w:after="120"/>
        <w:jc w:val="both"/>
        <w:rPr>
          <w:b/>
          <w:color w:val="000000"/>
        </w:rPr>
      </w:pPr>
      <w:r>
        <w:rPr>
          <w:b/>
          <w:color w:val="000000"/>
        </w:rPr>
        <w:t>K točki</w:t>
      </w:r>
      <w:r w:rsidR="009E74A4">
        <w:rPr>
          <w:b/>
          <w:color w:val="000000"/>
        </w:rPr>
        <w:t xml:space="preserve"> 2</w:t>
      </w:r>
      <w:r>
        <w:rPr>
          <w:b/>
          <w:color w:val="000000"/>
        </w:rPr>
        <w:t>:</w:t>
      </w:r>
    </w:p>
    <w:p w14:paraId="28715459" w14:textId="378A7C7F" w:rsidR="00DC33B9" w:rsidRPr="00DC33B9" w:rsidRDefault="00DC33B9" w:rsidP="00DC33B9">
      <w:pPr>
        <w:spacing w:line="256" w:lineRule="auto"/>
        <w:rPr>
          <w:b/>
        </w:rPr>
      </w:pPr>
      <w:r w:rsidRPr="00DC33B9">
        <w:rPr>
          <w:b/>
        </w:rPr>
        <w:t>Predlog Odloka o spremembah in dopolnitvah odloka o porabi koncesijske dajatve za trajnostno gospodarjenje z divjadjo v občini Izola - prva obravnava s predlogom za skrajšani postopek</w:t>
      </w:r>
    </w:p>
    <w:p w14:paraId="2E648906" w14:textId="77777777" w:rsidR="006E4E46" w:rsidRPr="00321A4A" w:rsidRDefault="006E4E46" w:rsidP="00747377">
      <w:pPr>
        <w:jc w:val="both"/>
      </w:pPr>
    </w:p>
    <w:p w14:paraId="61E973EF" w14:textId="77777777" w:rsidR="008755ED" w:rsidRDefault="00F56494" w:rsidP="00747377">
      <w:pPr>
        <w:jc w:val="both"/>
      </w:pPr>
      <w:r w:rsidRPr="00F56494">
        <w:t xml:space="preserve">Komisija za kmetijstvo in ribištvo je obravnavala </w:t>
      </w:r>
      <w:r w:rsidR="00835915">
        <w:t xml:space="preserve">zgornjo točko in </w:t>
      </w:r>
      <w:r w:rsidR="00040581">
        <w:t xml:space="preserve">soglasno </w:t>
      </w:r>
      <w:r w:rsidR="006425D9">
        <w:t>sprejela naslednje sklepe:</w:t>
      </w:r>
      <w:r w:rsidRPr="00F56494">
        <w:t xml:space="preserve"> </w:t>
      </w:r>
    </w:p>
    <w:p w14:paraId="54117FF9" w14:textId="77777777" w:rsidR="00F56494" w:rsidRDefault="00F56494" w:rsidP="00747377">
      <w:pPr>
        <w:jc w:val="both"/>
      </w:pPr>
    </w:p>
    <w:p w14:paraId="1ED04E78" w14:textId="7C2E16CE" w:rsidR="0070419A" w:rsidRPr="006C6D1B" w:rsidRDefault="0070419A" w:rsidP="006C6D1B">
      <w:pPr>
        <w:pStyle w:val="Odstavekseznama"/>
        <w:numPr>
          <w:ilvl w:val="0"/>
          <w:numId w:val="11"/>
        </w:numPr>
        <w:jc w:val="center"/>
        <w:rPr>
          <w:b/>
          <w:u w:val="single"/>
        </w:rPr>
      </w:pPr>
    </w:p>
    <w:p w14:paraId="338E2FF7" w14:textId="56BA0AE5" w:rsidR="0051519D" w:rsidRPr="00F0185A" w:rsidRDefault="00F0185A" w:rsidP="00F0185A">
      <w:pPr>
        <w:jc w:val="both"/>
        <w:rPr>
          <w:b/>
        </w:rPr>
      </w:pPr>
      <w:r w:rsidRPr="00F0185A">
        <w:rPr>
          <w:b/>
        </w:rPr>
        <w:t xml:space="preserve">Komisija za kmetijstvo in ribištvo je obravnavala </w:t>
      </w:r>
      <w:r w:rsidR="00DC33B9">
        <w:rPr>
          <w:b/>
        </w:rPr>
        <w:t>p</w:t>
      </w:r>
      <w:r w:rsidRPr="00F0185A">
        <w:rPr>
          <w:b/>
        </w:rPr>
        <w:t xml:space="preserve">redlog </w:t>
      </w:r>
      <w:r w:rsidR="00DC33B9" w:rsidRPr="00DC33B9">
        <w:rPr>
          <w:b/>
        </w:rPr>
        <w:t>Odloka o spremembah in dopolnitvah odloka o porabi koncesijske dajatve za trajnostno gospodarjenje z divjadjo v občini Izola - prva obravnava s predlogom za skrajšani postopek</w:t>
      </w:r>
      <w:r w:rsidR="00CB0863">
        <w:rPr>
          <w:b/>
        </w:rPr>
        <w:t>.</w:t>
      </w:r>
    </w:p>
    <w:p w14:paraId="70D2F284" w14:textId="77777777" w:rsidR="005E2831" w:rsidRPr="0070419A" w:rsidRDefault="005E2831" w:rsidP="00BA1517">
      <w:pPr>
        <w:autoSpaceDE w:val="0"/>
        <w:autoSpaceDN w:val="0"/>
        <w:adjustRightInd w:val="0"/>
        <w:spacing w:after="120"/>
        <w:jc w:val="both"/>
        <w:rPr>
          <w:b/>
          <w:color w:val="000000"/>
        </w:rPr>
      </w:pPr>
    </w:p>
    <w:p w14:paraId="67AE9F59" w14:textId="03C5D1FF" w:rsidR="0070419A" w:rsidRPr="0070419A" w:rsidRDefault="0070419A" w:rsidP="006C6D1B">
      <w:pPr>
        <w:pStyle w:val="Odstavekseznama"/>
        <w:numPr>
          <w:ilvl w:val="0"/>
          <w:numId w:val="11"/>
        </w:numPr>
        <w:jc w:val="center"/>
        <w:rPr>
          <w:b/>
          <w:u w:val="single"/>
        </w:rPr>
      </w:pPr>
    </w:p>
    <w:p w14:paraId="4C5423B9" w14:textId="77777777" w:rsidR="006425D9" w:rsidRDefault="006425D9" w:rsidP="00CD2E3D">
      <w:pPr>
        <w:rPr>
          <w:b/>
          <w:u w:val="single"/>
        </w:rPr>
      </w:pPr>
    </w:p>
    <w:p w14:paraId="52EB537C" w14:textId="6AA9742D" w:rsidR="006425D9" w:rsidRPr="003A2D91" w:rsidRDefault="006425D9" w:rsidP="006425D9">
      <w:pPr>
        <w:jc w:val="both"/>
        <w:rPr>
          <w:b/>
        </w:rPr>
      </w:pPr>
      <w:r w:rsidRPr="006425D9">
        <w:rPr>
          <w:b/>
        </w:rPr>
        <w:t>Komisija za kmetijstvo in ribištvo</w:t>
      </w:r>
      <w:r>
        <w:rPr>
          <w:b/>
        </w:rPr>
        <w:t xml:space="preserve"> </w:t>
      </w:r>
      <w:r w:rsidR="00F0185A">
        <w:rPr>
          <w:b/>
        </w:rPr>
        <w:t xml:space="preserve">na predlog </w:t>
      </w:r>
      <w:r w:rsidR="00DC33B9" w:rsidRPr="00DC33B9">
        <w:rPr>
          <w:b/>
        </w:rPr>
        <w:t>Odloka o spremembah in dopolnitvah odloka o porabi koncesijske dajatve za trajnostno gospodarjenje z divjadjo v občini Izola - prva obravnava s predlogom za skrajšani postopek</w:t>
      </w:r>
      <w:r w:rsidR="00DC33B9">
        <w:rPr>
          <w:b/>
        </w:rPr>
        <w:t xml:space="preserve"> </w:t>
      </w:r>
      <w:r w:rsidR="00F0185A">
        <w:rPr>
          <w:b/>
        </w:rPr>
        <w:t>nima pripomb ali predlogov.</w:t>
      </w:r>
    </w:p>
    <w:p w14:paraId="6F4C17CE" w14:textId="77777777" w:rsidR="00863855" w:rsidRDefault="00863855" w:rsidP="00BA1517">
      <w:pPr>
        <w:autoSpaceDE w:val="0"/>
        <w:autoSpaceDN w:val="0"/>
        <w:adjustRightInd w:val="0"/>
        <w:spacing w:after="120"/>
        <w:jc w:val="both"/>
        <w:rPr>
          <w:b/>
          <w:color w:val="000000"/>
        </w:rPr>
      </w:pPr>
    </w:p>
    <w:p w14:paraId="31D4F137" w14:textId="77777777" w:rsidR="00863855" w:rsidRDefault="00863855" w:rsidP="00747377">
      <w:pPr>
        <w:jc w:val="both"/>
      </w:pPr>
    </w:p>
    <w:p w14:paraId="276D0EDF" w14:textId="2EC125F7" w:rsidR="00103A0E" w:rsidRDefault="0000067E" w:rsidP="004B7E46">
      <w:pPr>
        <w:ind w:left="5664" w:firstLine="708"/>
        <w:jc w:val="both"/>
      </w:pPr>
      <w:r w:rsidRPr="008755ED">
        <w:t>P</w:t>
      </w:r>
      <w:r w:rsidR="00D2652D" w:rsidRPr="008755ED">
        <w:t xml:space="preserve"> </w:t>
      </w:r>
      <w:r w:rsidRPr="008755ED">
        <w:t>r</w:t>
      </w:r>
      <w:r w:rsidR="00D2652D" w:rsidRPr="008755ED">
        <w:t xml:space="preserve"> </w:t>
      </w:r>
      <w:r w:rsidRPr="008755ED">
        <w:t>e</w:t>
      </w:r>
      <w:r w:rsidR="00D2652D" w:rsidRPr="008755ED">
        <w:t xml:space="preserve"> </w:t>
      </w:r>
      <w:r w:rsidRPr="008755ED">
        <w:t>d</w:t>
      </w:r>
      <w:r w:rsidR="00D2652D" w:rsidRPr="008755ED">
        <w:t xml:space="preserve"> </w:t>
      </w:r>
      <w:r w:rsidRPr="008755ED">
        <w:t>s</w:t>
      </w:r>
      <w:r w:rsidR="00D2652D" w:rsidRPr="008755ED">
        <w:t xml:space="preserve"> </w:t>
      </w:r>
      <w:r w:rsidRPr="008755ED">
        <w:t>e</w:t>
      </w:r>
      <w:r w:rsidR="00D2652D" w:rsidRPr="008755ED">
        <w:t xml:space="preserve"> </w:t>
      </w:r>
      <w:r w:rsidRPr="008755ED">
        <w:t>d</w:t>
      </w:r>
      <w:r w:rsidR="00D2652D" w:rsidRPr="008755ED">
        <w:t xml:space="preserve"> </w:t>
      </w:r>
      <w:r w:rsidRPr="008755ED">
        <w:t>n</w:t>
      </w:r>
      <w:r w:rsidR="00D2652D" w:rsidRPr="008755ED">
        <w:t xml:space="preserve"> </w:t>
      </w:r>
      <w:r w:rsidRPr="008755ED">
        <w:t>i</w:t>
      </w:r>
      <w:r w:rsidR="00D2652D" w:rsidRPr="008755ED">
        <w:t xml:space="preserve"> </w:t>
      </w:r>
      <w:r w:rsidR="0083053F">
        <w:t>c</w:t>
      </w:r>
      <w:r w:rsidR="0089228D">
        <w:t xml:space="preserve"> </w:t>
      </w:r>
      <w:r w:rsidR="0083053F">
        <w:t>a</w:t>
      </w:r>
    </w:p>
    <w:p w14:paraId="1DE0407A" w14:textId="3832FE80" w:rsidR="00084DD2" w:rsidRPr="00321A4A" w:rsidRDefault="00720698" w:rsidP="004B7E46">
      <w:pPr>
        <w:ind w:left="5664" w:firstLine="708"/>
        <w:jc w:val="both"/>
      </w:pPr>
      <w:r w:rsidRPr="00720698">
        <w:t>Mirjana KLODIČ</w:t>
      </w:r>
      <w:r w:rsidR="001A38DB">
        <w:t xml:space="preserve"> </w:t>
      </w:r>
      <w:proofErr w:type="spellStart"/>
      <w:r w:rsidR="00E35071">
        <w:t>l.r</w:t>
      </w:r>
      <w:proofErr w:type="spellEnd"/>
      <w:r w:rsidR="00E35071">
        <w:t>.</w:t>
      </w:r>
    </w:p>
    <w:sectPr w:rsidR="00084DD2" w:rsidRPr="00321A4A" w:rsidSect="00863855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3225C" w14:textId="77777777" w:rsidR="009F1F39" w:rsidRDefault="009F1F39">
      <w:r>
        <w:separator/>
      </w:r>
    </w:p>
  </w:endnote>
  <w:endnote w:type="continuationSeparator" w:id="0">
    <w:p w14:paraId="4140F9C7" w14:textId="77777777" w:rsidR="009F1F39" w:rsidRDefault="009F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FFCC" w14:textId="2D943C4F" w:rsidR="00DC33B9" w:rsidRDefault="00DC33B9" w:rsidP="00DC33B9">
    <w:pPr>
      <w:pStyle w:val="Noga"/>
      <w:jc w:val="center"/>
    </w:pPr>
    <w:r>
      <w:rPr>
        <w:sz w:val="18"/>
        <w:szCs w:val="18"/>
      </w:rPr>
      <w:t xml:space="preserve">Sončno nabrežje 8  ǀ Riva del Sole 8 ǀ 6310 Izola - </w:t>
    </w:r>
    <w:proofErr w:type="spellStart"/>
    <w:r>
      <w:rPr>
        <w:sz w:val="18"/>
        <w:szCs w:val="18"/>
      </w:rPr>
      <w:t>Isola</w:t>
    </w:r>
    <w:proofErr w:type="spellEnd"/>
    <w:r>
      <w:rPr>
        <w:sz w:val="18"/>
        <w:szCs w:val="18"/>
      </w:rPr>
      <w:t xml:space="preserve"> ǀ +386 5 66 00 100 ǀ </w:t>
    </w:r>
    <w:hyperlink r:id="rId1" w:history="1">
      <w:r>
        <w:rPr>
          <w:rStyle w:val="Hiperpovezava"/>
          <w:sz w:val="18"/>
          <w:szCs w:val="18"/>
        </w:rPr>
        <w:t>obcina@izola.si</w:t>
      </w:r>
    </w:hyperlink>
    <w:r>
      <w:rPr>
        <w:sz w:val="18"/>
        <w:szCs w:val="18"/>
      </w:rPr>
      <w:t xml:space="preserve"> ǀ www.izola.si</w:t>
    </w:r>
  </w:p>
  <w:p w14:paraId="111630FE" w14:textId="77777777" w:rsidR="00DC33B9" w:rsidRDefault="00DC33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0A7C" w14:textId="77777777" w:rsidR="009F1F39" w:rsidRDefault="009F1F39">
      <w:r>
        <w:separator/>
      </w:r>
    </w:p>
  </w:footnote>
  <w:footnote w:type="continuationSeparator" w:id="0">
    <w:p w14:paraId="565829C2" w14:textId="77777777" w:rsidR="009F1F39" w:rsidRDefault="009F1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D6A34"/>
    <w:multiLevelType w:val="hybridMultilevel"/>
    <w:tmpl w:val="D736E4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F58CD"/>
    <w:multiLevelType w:val="hybridMultilevel"/>
    <w:tmpl w:val="AD3C87E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4A0AA8"/>
    <w:multiLevelType w:val="hybridMultilevel"/>
    <w:tmpl w:val="BF4EBC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782891"/>
    <w:multiLevelType w:val="hybridMultilevel"/>
    <w:tmpl w:val="0CF6880E"/>
    <w:lvl w:ilvl="0" w:tplc="7B9A5D56">
      <w:start w:val="1"/>
      <w:numFmt w:val="bullet"/>
      <w:lvlText w:val="-"/>
      <w:lvlJc w:val="left"/>
      <w:pPr>
        <w:tabs>
          <w:tab w:val="num" w:pos="840"/>
        </w:tabs>
        <w:ind w:left="840" w:hanging="480"/>
      </w:pPr>
      <w:rPr>
        <w:rFonts w:ascii="Arial" w:eastAsia="Times New Roman" w:hAnsi="Arial" w:cs="Arial" w:hint="default"/>
      </w:rPr>
    </w:lvl>
    <w:lvl w:ilvl="1" w:tplc="65002566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  <w:rPr>
        <w:i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BD62CB"/>
    <w:multiLevelType w:val="hybridMultilevel"/>
    <w:tmpl w:val="075E078C"/>
    <w:lvl w:ilvl="0" w:tplc="37E6C9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616F1"/>
    <w:multiLevelType w:val="hybridMultilevel"/>
    <w:tmpl w:val="DE2CF93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" w:hanging="360"/>
      </w:pPr>
    </w:lvl>
    <w:lvl w:ilvl="2" w:tplc="0424001B" w:tentative="1">
      <w:start w:val="1"/>
      <w:numFmt w:val="lowerRoman"/>
      <w:lvlText w:val="%3."/>
      <w:lvlJc w:val="right"/>
      <w:pPr>
        <w:ind w:left="1080" w:hanging="180"/>
      </w:pPr>
    </w:lvl>
    <w:lvl w:ilvl="3" w:tplc="0424000F" w:tentative="1">
      <w:start w:val="1"/>
      <w:numFmt w:val="decimal"/>
      <w:lvlText w:val="%4."/>
      <w:lvlJc w:val="left"/>
      <w:pPr>
        <w:ind w:left="1800" w:hanging="360"/>
      </w:pPr>
    </w:lvl>
    <w:lvl w:ilvl="4" w:tplc="04240019" w:tentative="1">
      <w:start w:val="1"/>
      <w:numFmt w:val="lowerLetter"/>
      <w:lvlText w:val="%5."/>
      <w:lvlJc w:val="left"/>
      <w:pPr>
        <w:ind w:left="2520" w:hanging="360"/>
      </w:pPr>
    </w:lvl>
    <w:lvl w:ilvl="5" w:tplc="0424001B" w:tentative="1">
      <w:start w:val="1"/>
      <w:numFmt w:val="lowerRoman"/>
      <w:lvlText w:val="%6."/>
      <w:lvlJc w:val="right"/>
      <w:pPr>
        <w:ind w:left="3240" w:hanging="180"/>
      </w:pPr>
    </w:lvl>
    <w:lvl w:ilvl="6" w:tplc="0424000F" w:tentative="1">
      <w:start w:val="1"/>
      <w:numFmt w:val="decimal"/>
      <w:lvlText w:val="%7."/>
      <w:lvlJc w:val="left"/>
      <w:pPr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302F2592"/>
    <w:multiLevelType w:val="hybridMultilevel"/>
    <w:tmpl w:val="F6DCDD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D001C0"/>
    <w:multiLevelType w:val="hybridMultilevel"/>
    <w:tmpl w:val="44A611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2141A"/>
    <w:multiLevelType w:val="singleLevel"/>
    <w:tmpl w:val="AC9C7D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59E9086A"/>
    <w:multiLevelType w:val="hybridMultilevel"/>
    <w:tmpl w:val="F2E28A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3259A"/>
    <w:multiLevelType w:val="hybridMultilevel"/>
    <w:tmpl w:val="0B867A42"/>
    <w:lvl w:ilvl="0" w:tplc="2E2486C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334A4"/>
    <w:multiLevelType w:val="hybridMultilevel"/>
    <w:tmpl w:val="48AC407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11"/>
  </w:num>
  <w:num w:numId="9">
    <w:abstractNumId w:val="7"/>
  </w:num>
  <w:num w:numId="10">
    <w:abstractNumId w:val="9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085"/>
    <w:rsid w:val="0000067E"/>
    <w:rsid w:val="00005AA8"/>
    <w:rsid w:val="00020316"/>
    <w:rsid w:val="0002255E"/>
    <w:rsid w:val="000301BA"/>
    <w:rsid w:val="00034E5A"/>
    <w:rsid w:val="00040581"/>
    <w:rsid w:val="00043608"/>
    <w:rsid w:val="0004779B"/>
    <w:rsid w:val="0006282F"/>
    <w:rsid w:val="00075528"/>
    <w:rsid w:val="00075549"/>
    <w:rsid w:val="00075BBA"/>
    <w:rsid w:val="00076F5C"/>
    <w:rsid w:val="00080451"/>
    <w:rsid w:val="00084DD2"/>
    <w:rsid w:val="00095A8C"/>
    <w:rsid w:val="000B3773"/>
    <w:rsid w:val="000B735C"/>
    <w:rsid w:val="000C1570"/>
    <w:rsid w:val="000C267B"/>
    <w:rsid w:val="000C59BF"/>
    <w:rsid w:val="000C5A68"/>
    <w:rsid w:val="000C77EA"/>
    <w:rsid w:val="000D32AE"/>
    <w:rsid w:val="000D62C4"/>
    <w:rsid w:val="000F0543"/>
    <w:rsid w:val="000F1F6E"/>
    <w:rsid w:val="00103A0E"/>
    <w:rsid w:val="00107EA7"/>
    <w:rsid w:val="00114C17"/>
    <w:rsid w:val="0011623B"/>
    <w:rsid w:val="001223AF"/>
    <w:rsid w:val="00124EF5"/>
    <w:rsid w:val="0013137B"/>
    <w:rsid w:val="0013142F"/>
    <w:rsid w:val="00145DF5"/>
    <w:rsid w:val="00146A29"/>
    <w:rsid w:val="001527A3"/>
    <w:rsid w:val="00156C0F"/>
    <w:rsid w:val="00164AC1"/>
    <w:rsid w:val="001707B1"/>
    <w:rsid w:val="001A217D"/>
    <w:rsid w:val="001A38DB"/>
    <w:rsid w:val="001A4248"/>
    <w:rsid w:val="001A6D74"/>
    <w:rsid w:val="001B45A8"/>
    <w:rsid w:val="001B49EE"/>
    <w:rsid w:val="001B7ECA"/>
    <w:rsid w:val="001C653F"/>
    <w:rsid w:val="001D2210"/>
    <w:rsid w:val="001D3476"/>
    <w:rsid w:val="001D3B7D"/>
    <w:rsid w:val="001E7250"/>
    <w:rsid w:val="001F5B53"/>
    <w:rsid w:val="002018B6"/>
    <w:rsid w:val="00204931"/>
    <w:rsid w:val="0021227C"/>
    <w:rsid w:val="002303AE"/>
    <w:rsid w:val="0023612B"/>
    <w:rsid w:val="0024021B"/>
    <w:rsid w:val="00245C6A"/>
    <w:rsid w:val="0025217A"/>
    <w:rsid w:val="00257181"/>
    <w:rsid w:val="0026587C"/>
    <w:rsid w:val="0027125D"/>
    <w:rsid w:val="00273CA3"/>
    <w:rsid w:val="00291E5D"/>
    <w:rsid w:val="002A38CC"/>
    <w:rsid w:val="002A4DED"/>
    <w:rsid w:val="002A644B"/>
    <w:rsid w:val="002A7817"/>
    <w:rsid w:val="002B0604"/>
    <w:rsid w:val="002B251B"/>
    <w:rsid w:val="002B5F6E"/>
    <w:rsid w:val="002C4B6F"/>
    <w:rsid w:val="002D2BAC"/>
    <w:rsid w:val="003169B8"/>
    <w:rsid w:val="00321A4A"/>
    <w:rsid w:val="0032292F"/>
    <w:rsid w:val="003237DF"/>
    <w:rsid w:val="00326D7A"/>
    <w:rsid w:val="003273D6"/>
    <w:rsid w:val="003337BF"/>
    <w:rsid w:val="00354B9F"/>
    <w:rsid w:val="00354DCC"/>
    <w:rsid w:val="00366D04"/>
    <w:rsid w:val="0037492D"/>
    <w:rsid w:val="003872FD"/>
    <w:rsid w:val="00397446"/>
    <w:rsid w:val="003A2D91"/>
    <w:rsid w:val="003A5994"/>
    <w:rsid w:val="003C309D"/>
    <w:rsid w:val="003E283C"/>
    <w:rsid w:val="003E3AC8"/>
    <w:rsid w:val="003E42CE"/>
    <w:rsid w:val="00405249"/>
    <w:rsid w:val="00417D6D"/>
    <w:rsid w:val="004224F5"/>
    <w:rsid w:val="004230B7"/>
    <w:rsid w:val="00425EC3"/>
    <w:rsid w:val="00432801"/>
    <w:rsid w:val="00440814"/>
    <w:rsid w:val="00442968"/>
    <w:rsid w:val="0044411C"/>
    <w:rsid w:val="004456B4"/>
    <w:rsid w:val="004506A8"/>
    <w:rsid w:val="00452272"/>
    <w:rsid w:val="00457308"/>
    <w:rsid w:val="0046518A"/>
    <w:rsid w:val="0046791D"/>
    <w:rsid w:val="00475A99"/>
    <w:rsid w:val="00492103"/>
    <w:rsid w:val="004961B5"/>
    <w:rsid w:val="004A100E"/>
    <w:rsid w:val="004A4EA4"/>
    <w:rsid w:val="004A72F1"/>
    <w:rsid w:val="004B3812"/>
    <w:rsid w:val="004B5379"/>
    <w:rsid w:val="004B7E46"/>
    <w:rsid w:val="004D6473"/>
    <w:rsid w:val="004E1E16"/>
    <w:rsid w:val="004F1EF1"/>
    <w:rsid w:val="004F466D"/>
    <w:rsid w:val="004F7958"/>
    <w:rsid w:val="00504295"/>
    <w:rsid w:val="0051519D"/>
    <w:rsid w:val="00516A5F"/>
    <w:rsid w:val="005214B1"/>
    <w:rsid w:val="005431EC"/>
    <w:rsid w:val="005505C5"/>
    <w:rsid w:val="00566563"/>
    <w:rsid w:val="00567E73"/>
    <w:rsid w:val="00571137"/>
    <w:rsid w:val="00576BA0"/>
    <w:rsid w:val="005B3CA5"/>
    <w:rsid w:val="005E1479"/>
    <w:rsid w:val="005E2831"/>
    <w:rsid w:val="005E5B8A"/>
    <w:rsid w:val="005F1A72"/>
    <w:rsid w:val="0060067F"/>
    <w:rsid w:val="00604B30"/>
    <w:rsid w:val="00621C92"/>
    <w:rsid w:val="00630658"/>
    <w:rsid w:val="006425D9"/>
    <w:rsid w:val="006434BF"/>
    <w:rsid w:val="0064494C"/>
    <w:rsid w:val="00656442"/>
    <w:rsid w:val="0066162E"/>
    <w:rsid w:val="00670195"/>
    <w:rsid w:val="006779B6"/>
    <w:rsid w:val="006814A7"/>
    <w:rsid w:val="006834AC"/>
    <w:rsid w:val="006853B3"/>
    <w:rsid w:val="00685DD0"/>
    <w:rsid w:val="006C6D1B"/>
    <w:rsid w:val="006D4085"/>
    <w:rsid w:val="006E082C"/>
    <w:rsid w:val="006E4E46"/>
    <w:rsid w:val="006E70D5"/>
    <w:rsid w:val="00702A05"/>
    <w:rsid w:val="0070419A"/>
    <w:rsid w:val="00704325"/>
    <w:rsid w:val="00704D89"/>
    <w:rsid w:val="00720698"/>
    <w:rsid w:val="00721025"/>
    <w:rsid w:val="00727389"/>
    <w:rsid w:val="00727FE9"/>
    <w:rsid w:val="007317F8"/>
    <w:rsid w:val="00731DA0"/>
    <w:rsid w:val="00733D86"/>
    <w:rsid w:val="00740B39"/>
    <w:rsid w:val="00745564"/>
    <w:rsid w:val="00747377"/>
    <w:rsid w:val="0074770A"/>
    <w:rsid w:val="007478D0"/>
    <w:rsid w:val="00777F0D"/>
    <w:rsid w:val="00782829"/>
    <w:rsid w:val="007849D8"/>
    <w:rsid w:val="00797591"/>
    <w:rsid w:val="007B32A9"/>
    <w:rsid w:val="007C12F4"/>
    <w:rsid w:val="007C1508"/>
    <w:rsid w:val="007C2750"/>
    <w:rsid w:val="007D1172"/>
    <w:rsid w:val="007E6CFE"/>
    <w:rsid w:val="007F02C5"/>
    <w:rsid w:val="0081632B"/>
    <w:rsid w:val="008261A8"/>
    <w:rsid w:val="0083053F"/>
    <w:rsid w:val="0083234C"/>
    <w:rsid w:val="008342B9"/>
    <w:rsid w:val="00834DD9"/>
    <w:rsid w:val="00835915"/>
    <w:rsid w:val="0084022F"/>
    <w:rsid w:val="008522CE"/>
    <w:rsid w:val="00857B90"/>
    <w:rsid w:val="00863855"/>
    <w:rsid w:val="008755ED"/>
    <w:rsid w:val="00876AEC"/>
    <w:rsid w:val="008855EE"/>
    <w:rsid w:val="00886A7F"/>
    <w:rsid w:val="0089228D"/>
    <w:rsid w:val="008A12FE"/>
    <w:rsid w:val="008B4E8A"/>
    <w:rsid w:val="008B784F"/>
    <w:rsid w:val="008D3624"/>
    <w:rsid w:val="008D68A2"/>
    <w:rsid w:val="008E1945"/>
    <w:rsid w:val="008E1B4E"/>
    <w:rsid w:val="008E6D3E"/>
    <w:rsid w:val="008F1BC8"/>
    <w:rsid w:val="008F1CD4"/>
    <w:rsid w:val="00914342"/>
    <w:rsid w:val="00917A89"/>
    <w:rsid w:val="00917BEB"/>
    <w:rsid w:val="009410AE"/>
    <w:rsid w:val="00952115"/>
    <w:rsid w:val="009659A2"/>
    <w:rsid w:val="00967A53"/>
    <w:rsid w:val="0097489A"/>
    <w:rsid w:val="00985365"/>
    <w:rsid w:val="009A1921"/>
    <w:rsid w:val="009A1FA8"/>
    <w:rsid w:val="009C1553"/>
    <w:rsid w:val="009C3074"/>
    <w:rsid w:val="009D2D05"/>
    <w:rsid w:val="009D31B1"/>
    <w:rsid w:val="009E27B4"/>
    <w:rsid w:val="009E74A4"/>
    <w:rsid w:val="009F1F39"/>
    <w:rsid w:val="009F39BF"/>
    <w:rsid w:val="00A07D87"/>
    <w:rsid w:val="00A10FA9"/>
    <w:rsid w:val="00A23146"/>
    <w:rsid w:val="00A269B1"/>
    <w:rsid w:val="00A31EF4"/>
    <w:rsid w:val="00A36BEF"/>
    <w:rsid w:val="00A45563"/>
    <w:rsid w:val="00A537B2"/>
    <w:rsid w:val="00A5655F"/>
    <w:rsid w:val="00A56F71"/>
    <w:rsid w:val="00A720E3"/>
    <w:rsid w:val="00A8561B"/>
    <w:rsid w:val="00A96AB0"/>
    <w:rsid w:val="00AA61F8"/>
    <w:rsid w:val="00AA6856"/>
    <w:rsid w:val="00AB2961"/>
    <w:rsid w:val="00AB707F"/>
    <w:rsid w:val="00AC062E"/>
    <w:rsid w:val="00AC2F8E"/>
    <w:rsid w:val="00AE1E97"/>
    <w:rsid w:val="00AE356C"/>
    <w:rsid w:val="00AF5251"/>
    <w:rsid w:val="00B01911"/>
    <w:rsid w:val="00B01FB0"/>
    <w:rsid w:val="00B056C4"/>
    <w:rsid w:val="00B15A16"/>
    <w:rsid w:val="00B24D73"/>
    <w:rsid w:val="00B53732"/>
    <w:rsid w:val="00B55D9E"/>
    <w:rsid w:val="00B5739C"/>
    <w:rsid w:val="00B7397E"/>
    <w:rsid w:val="00B87BA3"/>
    <w:rsid w:val="00B934F0"/>
    <w:rsid w:val="00B935AB"/>
    <w:rsid w:val="00B97009"/>
    <w:rsid w:val="00BA1517"/>
    <w:rsid w:val="00BA5A8A"/>
    <w:rsid w:val="00BA6E9C"/>
    <w:rsid w:val="00BB3E8B"/>
    <w:rsid w:val="00BC3D64"/>
    <w:rsid w:val="00BC50AB"/>
    <w:rsid w:val="00BD5475"/>
    <w:rsid w:val="00BD68E8"/>
    <w:rsid w:val="00C04DE1"/>
    <w:rsid w:val="00C1484F"/>
    <w:rsid w:val="00C20E6F"/>
    <w:rsid w:val="00C27AF8"/>
    <w:rsid w:val="00C36FCE"/>
    <w:rsid w:val="00C37159"/>
    <w:rsid w:val="00C37EBE"/>
    <w:rsid w:val="00C47815"/>
    <w:rsid w:val="00C7725E"/>
    <w:rsid w:val="00C836C2"/>
    <w:rsid w:val="00C87E28"/>
    <w:rsid w:val="00CB0863"/>
    <w:rsid w:val="00CC0C60"/>
    <w:rsid w:val="00CC58A5"/>
    <w:rsid w:val="00CC5C63"/>
    <w:rsid w:val="00CC635E"/>
    <w:rsid w:val="00CC68BA"/>
    <w:rsid w:val="00CD1ACF"/>
    <w:rsid w:val="00CD2E3D"/>
    <w:rsid w:val="00CE2778"/>
    <w:rsid w:val="00CF1DA2"/>
    <w:rsid w:val="00CF67E1"/>
    <w:rsid w:val="00D00A5C"/>
    <w:rsid w:val="00D00C0D"/>
    <w:rsid w:val="00D034F3"/>
    <w:rsid w:val="00D11782"/>
    <w:rsid w:val="00D17EFB"/>
    <w:rsid w:val="00D22441"/>
    <w:rsid w:val="00D2652D"/>
    <w:rsid w:val="00D276E2"/>
    <w:rsid w:val="00D35A28"/>
    <w:rsid w:val="00D61899"/>
    <w:rsid w:val="00D630FB"/>
    <w:rsid w:val="00D6522E"/>
    <w:rsid w:val="00D74BE1"/>
    <w:rsid w:val="00D8001D"/>
    <w:rsid w:val="00D87170"/>
    <w:rsid w:val="00D93549"/>
    <w:rsid w:val="00D946FF"/>
    <w:rsid w:val="00D95F9C"/>
    <w:rsid w:val="00DA632F"/>
    <w:rsid w:val="00DB1D3A"/>
    <w:rsid w:val="00DB3203"/>
    <w:rsid w:val="00DC33B9"/>
    <w:rsid w:val="00DC718D"/>
    <w:rsid w:val="00DD542E"/>
    <w:rsid w:val="00DE3F2D"/>
    <w:rsid w:val="00DE58C7"/>
    <w:rsid w:val="00DE5CC4"/>
    <w:rsid w:val="00DF22B6"/>
    <w:rsid w:val="00DF3A88"/>
    <w:rsid w:val="00DF5561"/>
    <w:rsid w:val="00E10DE8"/>
    <w:rsid w:val="00E17250"/>
    <w:rsid w:val="00E17FBD"/>
    <w:rsid w:val="00E35071"/>
    <w:rsid w:val="00E35E42"/>
    <w:rsid w:val="00E439FA"/>
    <w:rsid w:val="00E44CB6"/>
    <w:rsid w:val="00E45EE4"/>
    <w:rsid w:val="00E64792"/>
    <w:rsid w:val="00E65204"/>
    <w:rsid w:val="00E73694"/>
    <w:rsid w:val="00E96522"/>
    <w:rsid w:val="00EA5942"/>
    <w:rsid w:val="00EA6108"/>
    <w:rsid w:val="00EB0548"/>
    <w:rsid w:val="00EB177E"/>
    <w:rsid w:val="00EB5BA8"/>
    <w:rsid w:val="00EB5BF5"/>
    <w:rsid w:val="00EC2558"/>
    <w:rsid w:val="00ED566D"/>
    <w:rsid w:val="00ED6F8D"/>
    <w:rsid w:val="00EE0EB5"/>
    <w:rsid w:val="00EE3BB5"/>
    <w:rsid w:val="00EE4B55"/>
    <w:rsid w:val="00EE5B88"/>
    <w:rsid w:val="00EE7588"/>
    <w:rsid w:val="00EF153A"/>
    <w:rsid w:val="00F0185A"/>
    <w:rsid w:val="00F046EB"/>
    <w:rsid w:val="00F10A04"/>
    <w:rsid w:val="00F11F03"/>
    <w:rsid w:val="00F15ED1"/>
    <w:rsid w:val="00F246BA"/>
    <w:rsid w:val="00F35DDA"/>
    <w:rsid w:val="00F377A9"/>
    <w:rsid w:val="00F4046C"/>
    <w:rsid w:val="00F50207"/>
    <w:rsid w:val="00F56494"/>
    <w:rsid w:val="00F8738C"/>
    <w:rsid w:val="00FA6F4A"/>
    <w:rsid w:val="00FA7AC2"/>
    <w:rsid w:val="00FB5608"/>
    <w:rsid w:val="00FC490B"/>
    <w:rsid w:val="00FD2F80"/>
    <w:rsid w:val="00FE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8D02758"/>
  <w15:docId w15:val="{B2D5AFA1-D518-441A-8313-1EADDB7A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C2558"/>
    <w:rPr>
      <w:sz w:val="24"/>
      <w:szCs w:val="24"/>
    </w:rPr>
  </w:style>
  <w:style w:type="paragraph" w:styleId="Naslov1">
    <w:name w:val="heading 1"/>
    <w:basedOn w:val="Navaden"/>
    <w:next w:val="Navaden"/>
    <w:qFormat/>
    <w:rsid w:val="00E17FBD"/>
    <w:pPr>
      <w:keepNext/>
      <w:ind w:left="60"/>
      <w:jc w:val="center"/>
      <w:outlineLvl w:val="0"/>
    </w:pPr>
    <w:rPr>
      <w:b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rPr>
      <w:color w:val="0000FF"/>
      <w:u w:val="single"/>
    </w:rPr>
  </w:style>
  <w:style w:type="character" w:styleId="SledenaHiperpovezava">
    <w:name w:val="FollowedHyperlink"/>
    <w:basedOn w:val="Privzetapisavaodstavka"/>
    <w:rPr>
      <w:color w:val="800080"/>
      <w:u w:val="single"/>
    </w:rPr>
  </w:style>
  <w:style w:type="paragraph" w:styleId="Glava">
    <w:name w:val="header"/>
    <w:basedOn w:val="Navaden"/>
    <w:link w:val="GlavaZnak"/>
    <w:uiPriority w:val="99"/>
    <w:rsid w:val="00E17FBD"/>
    <w:pPr>
      <w:tabs>
        <w:tab w:val="center" w:pos="4536"/>
        <w:tab w:val="right" w:pos="9072"/>
      </w:tabs>
    </w:pPr>
    <w:rPr>
      <w:szCs w:val="20"/>
    </w:rPr>
  </w:style>
  <w:style w:type="paragraph" w:styleId="Noga">
    <w:name w:val="footer"/>
    <w:basedOn w:val="Navaden"/>
    <w:link w:val="NogaZnak"/>
    <w:uiPriority w:val="99"/>
    <w:rsid w:val="00EC2558"/>
    <w:pPr>
      <w:tabs>
        <w:tab w:val="center" w:pos="4536"/>
        <w:tab w:val="right" w:pos="9072"/>
      </w:tabs>
    </w:pPr>
  </w:style>
  <w:style w:type="paragraph" w:customStyle="1" w:styleId="Znak">
    <w:name w:val="Znak"/>
    <w:basedOn w:val="Navaden"/>
    <w:rsid w:val="00354B9F"/>
    <w:rPr>
      <w:rFonts w:ascii="Garamond" w:hAnsi="Garamond"/>
      <w:sz w:val="22"/>
      <w:szCs w:val="20"/>
    </w:rPr>
  </w:style>
  <w:style w:type="paragraph" w:styleId="Telobesedila2">
    <w:name w:val="Body Text 2"/>
    <w:basedOn w:val="Navaden"/>
    <w:rsid w:val="003E3AC8"/>
    <w:pPr>
      <w:jc w:val="both"/>
    </w:pPr>
  </w:style>
  <w:style w:type="paragraph" w:customStyle="1" w:styleId="Znak0">
    <w:name w:val="Znak"/>
    <w:basedOn w:val="Navaden"/>
    <w:rsid w:val="003E3AC8"/>
    <w:rPr>
      <w:rFonts w:ascii="Garamond" w:hAnsi="Garamond"/>
      <w:sz w:val="22"/>
      <w:szCs w:val="20"/>
    </w:rPr>
  </w:style>
  <w:style w:type="paragraph" w:customStyle="1" w:styleId="Char">
    <w:name w:val="Char"/>
    <w:basedOn w:val="Navaden"/>
    <w:rsid w:val="00D00C0D"/>
    <w:rPr>
      <w:rFonts w:ascii="Garamond" w:hAnsi="Garamond"/>
      <w:sz w:val="22"/>
      <w:szCs w:val="20"/>
    </w:rPr>
  </w:style>
  <w:style w:type="paragraph" w:styleId="Besedilooblaka">
    <w:name w:val="Balloon Text"/>
    <w:basedOn w:val="Navaden"/>
    <w:link w:val="BesedilooblakaZnak"/>
    <w:semiHidden/>
    <w:unhideWhenUsed/>
    <w:rsid w:val="00C27AF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C27AF8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0C1570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uiPriority w:val="99"/>
    <w:rsid w:val="00DC33B9"/>
    <w:rPr>
      <w:sz w:val="24"/>
    </w:rPr>
  </w:style>
  <w:style w:type="character" w:customStyle="1" w:styleId="NogaZnak">
    <w:name w:val="Noga Znak"/>
    <w:basedOn w:val="Privzetapisavaodstavka"/>
    <w:link w:val="Noga"/>
    <w:uiPriority w:val="99"/>
    <w:rsid w:val="00DC33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1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bcina@izola.s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upan\Desktop\ester%20zapisniki%20seje\Glava%20OGJSP%20SEJNIN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Glava OGJSP SEJNINE.dot</Template>
  <TotalTime>2</TotalTime>
  <Pages>1</Pages>
  <Words>212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Izola – Comune di Isola</vt:lpstr>
    </vt:vector>
  </TitlesOfParts>
  <Company>Občina Izola</Company>
  <LinksUpToDate>false</LinksUpToDate>
  <CharactersWithSpaces>1286</CharactersWithSpaces>
  <SharedDoc>false</SharedDoc>
  <HLinks>
    <vt:vector size="12" baseType="variant">
      <vt:variant>
        <vt:i4>1048577</vt:i4>
      </vt:variant>
      <vt:variant>
        <vt:i4>3</vt:i4>
      </vt:variant>
      <vt:variant>
        <vt:i4>0</vt:i4>
      </vt:variant>
      <vt:variant>
        <vt:i4>5</vt:i4>
      </vt:variant>
      <vt:variant>
        <vt:lpwstr>http://www.izola.si/</vt:lpwstr>
      </vt:variant>
      <vt:variant>
        <vt:lpwstr/>
      </vt:variant>
      <vt:variant>
        <vt:i4>6815756</vt:i4>
      </vt:variant>
      <vt:variant>
        <vt:i4>0</vt:i4>
      </vt:variant>
      <vt:variant>
        <vt:i4>0</vt:i4>
      </vt:variant>
      <vt:variant>
        <vt:i4>5</vt:i4>
      </vt:variant>
      <vt:variant>
        <vt:lpwstr>mailto:posta.oizola@izola.si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Izola – Comune di Isola</dc:title>
  <dc:creator>Milka Bauer</dc:creator>
  <cp:lastModifiedBy>Nataša Killough</cp:lastModifiedBy>
  <cp:revision>2</cp:revision>
  <cp:lastPrinted>2023-11-22T14:49:00Z</cp:lastPrinted>
  <dcterms:created xsi:type="dcterms:W3CDTF">2026-07-09T06:58:00Z</dcterms:created>
  <dcterms:modified xsi:type="dcterms:W3CDTF">2026-07-09T06:58:00Z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-885387025</vt:i4>
  </property>
  <property fmtid="{D5CDD505-2E9C-101B-9397-08002B2CF9AE}" pid="3" name="_NewReviewCycle">
    <vt:lpwstr/>
  </property>
  <property fmtid="{D5CDD505-2E9C-101B-9397-08002B2CF9AE}" pid="4" name="_EmailSubject">
    <vt:lpwstr>Poročila delovnih teles v času obravnave in prejeti predlogi in pripombe in razna vprašanja Klubov svetnikov  na predlog Proračuna za leto 2019</vt:lpwstr>
  </property>
  <property fmtid="{D5CDD505-2E9C-101B-9397-08002B2CF9AE}" pid="5" name="_AuthorEmail">
    <vt:lpwstr>vesna.rebec@izola.si</vt:lpwstr>
  </property>
  <property fmtid="{D5CDD505-2E9C-101B-9397-08002B2CF9AE}" pid="6" name="_AuthorEmailDisplayName">
    <vt:lpwstr>Vesna Rebec</vt:lpwstr>
  </property>
  <property fmtid="{D5CDD505-2E9C-101B-9397-08002B2CF9AE}" pid="7" name="_PreviousAdHocReviewCycleID">
    <vt:i4>-352841811</vt:i4>
  </property>
  <property fmtid="{D5CDD505-2E9C-101B-9397-08002B2CF9AE}" pid="8" name="_ReviewingToolsShownOnce">
    <vt:lpwstr/>
  </property>
</Properties>
</file>